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90" w:rsidRPr="005E547D" w:rsidRDefault="005E547D">
      <w:pPr>
        <w:rPr>
          <w:rFonts w:ascii="Times New Roman" w:hAnsi="Times New Roman" w:cs="Times New Roman"/>
          <w:sz w:val="28"/>
          <w:szCs w:val="28"/>
        </w:rPr>
      </w:pPr>
      <w:r w:rsidRPr="005E547D">
        <w:rPr>
          <w:rFonts w:ascii="Times New Roman" w:hAnsi="Times New Roman" w:cs="Times New Roman"/>
          <w:sz w:val="28"/>
          <w:szCs w:val="28"/>
        </w:rPr>
        <w:t xml:space="preserve">Таблица 4.  Показатели </w:t>
      </w:r>
      <w:proofErr w:type="spellStart"/>
      <w:r w:rsidRPr="005E547D">
        <w:rPr>
          <w:rFonts w:ascii="Times New Roman" w:hAnsi="Times New Roman" w:cs="Times New Roman"/>
          <w:sz w:val="28"/>
          <w:szCs w:val="28"/>
        </w:rPr>
        <w:t>субпопуляций</w:t>
      </w:r>
      <w:proofErr w:type="spellEnd"/>
      <w:r w:rsidRPr="005E547D">
        <w:rPr>
          <w:rFonts w:ascii="Times New Roman" w:hAnsi="Times New Roman" w:cs="Times New Roman"/>
          <w:sz w:val="28"/>
          <w:szCs w:val="28"/>
        </w:rPr>
        <w:t xml:space="preserve"> лимфоцитов крови у детей группы </w:t>
      </w:r>
      <w:proofErr w:type="spellStart"/>
      <w:r w:rsidRPr="005E547D">
        <w:rPr>
          <w:rFonts w:ascii="Times New Roman" w:hAnsi="Times New Roman" w:cs="Times New Roman"/>
          <w:sz w:val="28"/>
          <w:szCs w:val="28"/>
        </w:rPr>
        <w:t>валидации</w:t>
      </w:r>
      <w:proofErr w:type="spellEnd"/>
      <w:r w:rsidRPr="005E5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547D" w:rsidRPr="005E547D" w:rsidRDefault="005E547D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>Table 4.</w:t>
      </w:r>
      <w:proofErr w:type="gramEnd"/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>Indicators</w:t>
      </w:r>
      <w:r w:rsidR="003F21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of</w:t>
      </w:r>
      <w:proofErr w:type="gramEnd"/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blood lymphocyte subpopulations in</w:t>
      </w:r>
      <w:r w:rsidR="003F21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the </w:t>
      </w:r>
      <w:r w:rsidRPr="005E547D">
        <w:rPr>
          <w:rFonts w:ascii="Times New Roman" w:hAnsi="Times New Roman" w:cs="Times New Roman"/>
          <w:color w:val="000000"/>
          <w:sz w:val="28"/>
          <w:szCs w:val="28"/>
          <w:lang w:val="en-US"/>
        </w:rPr>
        <w:t>validation group</w:t>
      </w:r>
      <w:r w:rsidR="003F21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children</w:t>
      </w:r>
      <w:bookmarkStart w:id="0" w:name="_GoBack"/>
      <w:bookmarkEnd w:id="0"/>
      <w:r w:rsidR="003F21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5E547D" w:rsidRPr="005E547D" w:rsidRDefault="005E547D">
      <w:pPr>
        <w:rPr>
          <w:lang w:val="en-US"/>
        </w:rPr>
      </w:pPr>
    </w:p>
    <w:tbl>
      <w:tblPr>
        <w:tblW w:w="143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222"/>
        <w:gridCol w:w="850"/>
        <w:gridCol w:w="964"/>
        <w:gridCol w:w="1077"/>
        <w:gridCol w:w="992"/>
        <w:gridCol w:w="907"/>
        <w:gridCol w:w="992"/>
        <w:gridCol w:w="1077"/>
        <w:gridCol w:w="1474"/>
        <w:gridCol w:w="993"/>
        <w:gridCol w:w="964"/>
        <w:gridCol w:w="993"/>
        <w:gridCol w:w="1020"/>
      </w:tblGrid>
      <w:tr w:rsidR="005E547D" w:rsidRPr="00F033A0" w:rsidTr="005E547D">
        <w:trPr>
          <w:trHeight w:val="1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</w:t>
            </w:r>
            <w:proofErr w:type="spellEnd"/>
            <w:proofErr w:type="gramEnd"/>
          </w:p>
          <w:p w:rsidR="005E547D" w:rsidRPr="005E547D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Age group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3F2155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CD3+, 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3F2155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</w:p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CD4+,  %</w:t>
            </w:r>
            <w:proofErr w:type="spellStart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</w:p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CD4+, </w:t>
            </w:r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</w:p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CD8+, %</w:t>
            </w:r>
            <w:proofErr w:type="spellStart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</w:t>
            </w:r>
          </w:p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CD8+, </w:t>
            </w:r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CD3+CD4+/</w:t>
            </w: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CD3+CD8+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CD19+  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CD19+  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="003F2155"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 w:rsidR="003F21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547D" w:rsidRPr="00F033A0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CD16+56+, %</w:t>
            </w:r>
            <w:proofErr w:type="spellStart"/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CD16+56+</w:t>
            </w:r>
            <w:r w:rsidRPr="00F033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года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2-3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2280 - 4990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1560 - 3430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32- 49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960 - 2030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16 - 29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510 - 1200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290 - 940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250 - 570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2400 - 4200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62 - 71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1664 - 2688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37 - 41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960 - 1680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23 - 29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650 - 1134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1,4 - 1,7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17 - 24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425 - 882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260 - 504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 лет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4-5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2090 - 4120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1510 - 2800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32- 49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820 - 1590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480 - 1050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280 - 670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200 - 570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Pr="003F2155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2200 - 3900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1541 - 2698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836 </w:t>
            </w:r>
            <w:r w:rsidRPr="00376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B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594 - </w:t>
            </w:r>
            <w:r w:rsidRPr="00376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1,3 - 1,6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257CBD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15 - </w:t>
            </w:r>
            <w:r w:rsidRPr="0025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257C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390 - 665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216 - 570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лет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6-7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1930 - 3470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1330 - 2400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32- 49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770 - 1350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440 - 900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230 - 510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200 - 540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Pr="003F2155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min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max</w:t>
            </w:r>
            <w:r w:rsidR="003F2155" w:rsidRPr="003F21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2000 - 2900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63 - 71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1420 - 1943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36 - 41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820 - 1160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567 - 754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15 - 20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257CBD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345 - </w:t>
            </w:r>
            <w:r w:rsidRPr="00DA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260 - 437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8-10 лет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8-10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1820 - 3300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1170 - 2320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580 - 1330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19 - 33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420 - 900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9 - 20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180 - 480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200 - 520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1200 - 2100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63 - 71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1224 - 3591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35 - 41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700 - 800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504 - 609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1,2 - 1,5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14 - 19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228 - 361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204 - 378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 лет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11-14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1850 - 3000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630 - 1200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19 - 33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350 - 860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170 - 450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200 - 520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1700 - 2400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68 - 73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1190 - 1680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38 - 42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680 - 966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27 - 30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435 - 672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1,3 - 1,6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14 - 17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210 - 374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210 - 336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 лет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15-18 years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диапазон нормы</w:t>
            </w:r>
          </w:p>
          <w:p w:rsidR="005E547D" w:rsidRP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normal ranges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1570 - 2700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60 - 79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1000 - 1890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30 - 48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560 - 1180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19 - 33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340 - 750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1,0 - 2,2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7 - 18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150 - 400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170 - 500</w:t>
            </w:r>
          </w:p>
        </w:tc>
      </w:tr>
      <w:tr w:rsidR="005E547D" w:rsidRPr="00376BCB" w:rsidTr="005E547D">
        <w:trPr>
          <w:trHeight w:val="510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547D" w:rsidRPr="00376BCB" w:rsidRDefault="005E547D" w:rsidP="00433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Default="005E547D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</w:t>
            </w:r>
            <w:r w:rsidRP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376B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валидации</w:t>
            </w:r>
            <w:proofErr w:type="spellEnd"/>
          </w:p>
          <w:p w:rsidR="005E547D" w:rsidRPr="005E547D" w:rsidRDefault="003F2155" w:rsidP="0043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1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min-max </w:t>
            </w:r>
            <w:r w:rsidR="005E547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validation group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76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1600 - 2600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66 - 72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1056 - 1768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36 - 42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576 - 1014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26 - 31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448 - 728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1,3 - 1,5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14 - 18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252 -</w:t>
            </w:r>
            <w:r w:rsidRPr="00376B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11 - 16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547D" w:rsidRPr="00376BCB" w:rsidRDefault="005E547D" w:rsidP="005E5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208 - 312</w:t>
            </w:r>
          </w:p>
        </w:tc>
      </w:tr>
    </w:tbl>
    <w:p w:rsidR="005E547D" w:rsidRDefault="005E547D"/>
    <w:sectPr w:rsidR="005E547D" w:rsidSect="005E547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47D"/>
    <w:rsid w:val="003F2155"/>
    <w:rsid w:val="004E0590"/>
    <w:rsid w:val="005E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C55F62B8</Template>
  <TotalTime>12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Семикина Елена Леонидовна</dc:creator>
  <cp:lastModifiedBy>Семикина Елена Леонидовна</cp:lastModifiedBy>
  <cp:revision>2</cp:revision>
  <dcterms:created xsi:type="dcterms:W3CDTF">2025-01-27T10:33:00Z</dcterms:created>
  <dcterms:modified xsi:type="dcterms:W3CDTF">2025-02-17T13:07:00Z</dcterms:modified>
</cp:coreProperties>
</file>